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CCE" w:rsidRPr="00126D89" w:rsidRDefault="00FB4CCE" w:rsidP="00E35542">
      <w:pPr>
        <w:ind w:left="4962"/>
      </w:pPr>
      <w:r>
        <w:t xml:space="preserve">  </w:t>
      </w:r>
      <w:r w:rsidRPr="00126D89">
        <w:t xml:space="preserve">Приложение № 6 </w:t>
      </w:r>
    </w:p>
    <w:p w:rsidR="00FB4CCE" w:rsidRDefault="00FB4CCE" w:rsidP="00126D89">
      <w:pPr>
        <w:ind w:left="5040" w:right="-286"/>
        <w:outlineLvl w:val="1"/>
      </w:pPr>
      <w:r>
        <w:t>Об утверждении  примерного Положения</w:t>
      </w:r>
    </w:p>
    <w:p w:rsidR="00FB4CCE" w:rsidRDefault="00FB4CCE" w:rsidP="00126D89">
      <w:pPr>
        <w:ind w:left="5040" w:right="-286"/>
        <w:outlineLvl w:val="1"/>
      </w:pPr>
      <w:r>
        <w:t>об оплате труда работников муниципальных</w:t>
      </w:r>
    </w:p>
    <w:p w:rsidR="00FB4CCE" w:rsidRDefault="00FB4CCE" w:rsidP="00126D89">
      <w:pPr>
        <w:ind w:left="5040" w:right="-286"/>
        <w:outlineLvl w:val="1"/>
      </w:pPr>
      <w:r>
        <w:t>бюджетных образовательных учреждений дополнительного образования детей спортивной направленности г. Назарово</w:t>
      </w:r>
    </w:p>
    <w:p w:rsidR="00FB4CCE" w:rsidRDefault="00FB4CCE" w:rsidP="00CE3E96">
      <w:pPr>
        <w:jc w:val="center"/>
        <w:rPr>
          <w:b/>
          <w:bCs/>
          <w:sz w:val="28"/>
          <w:szCs w:val="28"/>
        </w:rPr>
      </w:pPr>
    </w:p>
    <w:p w:rsidR="00FB4CCE" w:rsidRDefault="00FB4CCE" w:rsidP="00A81561">
      <w:pPr>
        <w:spacing w:line="233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Размеры</w:t>
      </w:r>
    </w:p>
    <w:p w:rsidR="00FB4CCE" w:rsidRDefault="00FB4CCE" w:rsidP="00A81561">
      <w:pPr>
        <w:spacing w:line="233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персональной выплаты за сложность,</w:t>
      </w:r>
    </w:p>
    <w:p w:rsidR="00FB4CCE" w:rsidRDefault="00FB4CCE" w:rsidP="00A81561">
      <w:pPr>
        <w:spacing w:line="233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напряженность и особый режим работы</w:t>
      </w:r>
    </w:p>
    <w:p w:rsidR="00FB4CCE" w:rsidRPr="00126D89" w:rsidRDefault="00FB4CCE" w:rsidP="00A81561">
      <w:pPr>
        <w:spacing w:line="233" w:lineRule="auto"/>
        <w:jc w:val="center"/>
        <w:rPr>
          <w:b/>
          <w:bCs/>
          <w:sz w:val="10"/>
          <w:szCs w:val="10"/>
        </w:rPr>
      </w:pPr>
    </w:p>
    <w:p w:rsidR="00FB4CCE" w:rsidRPr="00814085" w:rsidRDefault="00FB4CCE" w:rsidP="00A81561">
      <w:pPr>
        <w:spacing w:line="233" w:lineRule="auto"/>
        <w:jc w:val="center"/>
        <w:rPr>
          <w:sz w:val="28"/>
          <w:szCs w:val="28"/>
        </w:rPr>
      </w:pPr>
      <w:r w:rsidRPr="00814085">
        <w:rPr>
          <w:sz w:val="28"/>
          <w:szCs w:val="28"/>
        </w:rPr>
        <w:t>Раздел 1. Размеры персональной выплаты за сложность &lt;*&gt;</w:t>
      </w:r>
    </w:p>
    <w:p w:rsidR="00FB4CCE" w:rsidRPr="00126D89" w:rsidRDefault="00FB4CCE" w:rsidP="00A81561">
      <w:pPr>
        <w:spacing w:line="233" w:lineRule="auto"/>
        <w:ind w:firstLine="540"/>
        <w:jc w:val="both"/>
        <w:outlineLvl w:val="0"/>
        <w:rPr>
          <w:sz w:val="10"/>
          <w:szCs w:val="10"/>
        </w:rPr>
      </w:pPr>
    </w:p>
    <w:tbl>
      <w:tblPr>
        <w:tblW w:w="5159" w:type="pct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0"/>
        <w:gridCol w:w="3499"/>
        <w:gridCol w:w="1360"/>
        <w:gridCol w:w="1981"/>
        <w:gridCol w:w="2457"/>
      </w:tblGrid>
      <w:tr w:rsidR="00FB4CCE" w:rsidRPr="00D22F43" w:rsidTr="003159B1">
        <w:trPr>
          <w:cantSplit/>
          <w:trHeight w:val="120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Уровень соревнований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Спортивный результат (завоеванное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17908">
              <w:rPr>
                <w:rFonts w:ascii="Times New Roman" w:hAnsi="Times New Roman" w:cs="Times New Roman"/>
              </w:rPr>
              <w:t>место)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B1260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17908">
              <w:rPr>
                <w:rFonts w:ascii="Times New Roman" w:hAnsi="Times New Roman" w:cs="Times New Roman"/>
              </w:rPr>
              <w:t xml:space="preserve">бсолютный размер </w:t>
            </w:r>
            <w:r>
              <w:rPr>
                <w:rFonts w:ascii="Times New Roman" w:hAnsi="Times New Roman" w:cs="Times New Roman"/>
              </w:rPr>
              <w:t>выплаты</w:t>
            </w:r>
            <w:r w:rsidRPr="00617908">
              <w:rPr>
                <w:rFonts w:ascii="Times New Roman" w:hAnsi="Times New Roman" w:cs="Times New Roman"/>
              </w:rPr>
              <w:t xml:space="preserve">  тренеру-преподавателю, (за одного высококвалифицированного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17908">
              <w:rPr>
                <w:rFonts w:ascii="Times New Roman" w:hAnsi="Times New Roman" w:cs="Times New Roman"/>
              </w:rPr>
              <w:t>спортсмена), руб.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B1260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617908">
              <w:rPr>
                <w:rFonts w:ascii="Times New Roman" w:hAnsi="Times New Roman" w:cs="Times New Roman"/>
              </w:rPr>
              <w:t xml:space="preserve">азмер </w:t>
            </w:r>
            <w:r>
              <w:rPr>
                <w:rFonts w:ascii="Times New Roman" w:hAnsi="Times New Roman" w:cs="Times New Roman"/>
              </w:rPr>
              <w:t>выплаты</w:t>
            </w:r>
            <w:r w:rsidRPr="00617908">
              <w:rPr>
                <w:rFonts w:ascii="Times New Roman" w:hAnsi="Times New Roman" w:cs="Times New Roman"/>
              </w:rPr>
              <w:t xml:space="preserve">,  в процентах от оклада (должностного оклада), ставки заработной </w:t>
            </w:r>
            <w:r>
              <w:rPr>
                <w:rFonts w:ascii="Times New Roman" w:hAnsi="Times New Roman" w:cs="Times New Roman"/>
              </w:rPr>
              <w:t>платы, для иных специалистов,</w:t>
            </w:r>
            <w:r w:rsidRPr="00617908">
              <w:rPr>
                <w:rFonts w:ascii="Times New Roman" w:hAnsi="Times New Roman" w:cs="Times New Roman"/>
              </w:rPr>
              <w:t xml:space="preserve"> служащих </w:t>
            </w:r>
            <w:r>
              <w:rPr>
                <w:rFonts w:ascii="Times New Roman" w:hAnsi="Times New Roman" w:cs="Times New Roman"/>
              </w:rPr>
              <w:t xml:space="preserve">и рабочих </w:t>
            </w:r>
            <w:r w:rsidRPr="00617908">
              <w:rPr>
                <w:rFonts w:ascii="Times New Roman" w:hAnsi="Times New Roman" w:cs="Times New Roman"/>
              </w:rPr>
              <w:t>(за одного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17908">
              <w:rPr>
                <w:rFonts w:ascii="Times New Roman" w:hAnsi="Times New Roman" w:cs="Times New Roman"/>
              </w:rPr>
              <w:t>высококвалифицированного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17908">
              <w:rPr>
                <w:rFonts w:ascii="Times New Roman" w:hAnsi="Times New Roman" w:cs="Times New Roman"/>
              </w:rPr>
              <w:t>спортсмена)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B4CCE" w:rsidRPr="00D22F43" w:rsidTr="003159B1">
        <w:trPr>
          <w:cantSplit/>
          <w:trHeight w:val="24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5</w:t>
            </w:r>
          </w:p>
        </w:tc>
      </w:tr>
      <w:tr w:rsidR="00FB4CCE" w:rsidRPr="00D22F43" w:rsidTr="003159B1">
        <w:trPr>
          <w:cantSplit/>
          <w:trHeight w:val="240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В личных и командных видах спортивных дисциплин:</w:t>
            </w:r>
          </w:p>
        </w:tc>
      </w:tr>
      <w:tr w:rsidR="00FB4CCE" w:rsidRPr="00D22F43" w:rsidTr="003159B1">
        <w:trPr>
          <w:cantSplit/>
          <w:trHeight w:val="60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33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Олимпийские, Паралимпийские,</w:t>
            </w:r>
            <w:r>
              <w:rPr>
                <w:rFonts w:ascii="Times New Roman" w:hAnsi="Times New Roman" w:cs="Times New Roman"/>
              </w:rPr>
              <w:t xml:space="preserve"> Сурдолимпийские игры, Ч</w:t>
            </w:r>
            <w:r w:rsidRPr="00617908">
              <w:rPr>
                <w:rFonts w:ascii="Times New Roman" w:hAnsi="Times New Roman" w:cs="Times New Roman"/>
              </w:rPr>
              <w:t xml:space="preserve">емпионат мира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8B6F69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8 178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15</w:t>
            </w:r>
          </w:p>
        </w:tc>
      </w:tr>
      <w:tr w:rsidR="00FB4CCE" w:rsidRPr="00D22F43" w:rsidTr="003159B1">
        <w:trPr>
          <w:cantSplit/>
          <w:trHeight w:val="48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33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Олимпийские игры, Паралимпийские, Сурдолимпийские игры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2 - 6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8B6F69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6 134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10</w:t>
            </w:r>
          </w:p>
        </w:tc>
      </w:tr>
      <w:tr w:rsidR="00FB4CCE" w:rsidRPr="00D22F43" w:rsidTr="003159B1">
        <w:trPr>
          <w:cantSplit/>
          <w:trHeight w:val="222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F42C73">
            <w:pPr>
              <w:pStyle w:val="ConsPlusCell"/>
              <w:widowControl/>
              <w:spacing w:line="233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Чемпионат России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F42C73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1 - 3</w:t>
            </w:r>
          </w:p>
        </w:tc>
        <w:tc>
          <w:tcPr>
            <w:tcW w:w="101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4 907</w:t>
            </w:r>
          </w:p>
        </w:tc>
        <w:tc>
          <w:tcPr>
            <w:tcW w:w="125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10</w:t>
            </w:r>
          </w:p>
        </w:tc>
      </w:tr>
      <w:tr w:rsidR="00FB4CCE" w:rsidRPr="00D22F43" w:rsidTr="003159B1">
        <w:trPr>
          <w:cantSplit/>
          <w:trHeight w:val="24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F42C73">
            <w:pPr>
              <w:pStyle w:val="ConsPlusCell"/>
              <w:widowControl/>
              <w:spacing w:line="233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Кубок России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F42C73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1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4CCE" w:rsidRPr="00D22F43" w:rsidTr="003159B1">
        <w:trPr>
          <w:cantSplit/>
          <w:trHeight w:val="72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33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Олимпийские, Паралимпийские, Сурдолимпийские игры,  </w:t>
            </w:r>
            <w:r>
              <w:rPr>
                <w:rFonts w:ascii="Times New Roman" w:hAnsi="Times New Roman" w:cs="Times New Roman"/>
              </w:rPr>
              <w:t>Чемпионат мира, Е</w:t>
            </w:r>
            <w:r w:rsidRPr="00617908">
              <w:rPr>
                <w:rFonts w:ascii="Times New Roman" w:hAnsi="Times New Roman" w:cs="Times New Roman"/>
              </w:rPr>
              <w:t>вропы, Кубок мира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0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4CCE" w:rsidRPr="00617908" w:rsidRDefault="00FB4CCE" w:rsidP="008B6F69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4 089</w:t>
            </w:r>
          </w:p>
        </w:tc>
        <w:tc>
          <w:tcPr>
            <w:tcW w:w="125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8</w:t>
            </w:r>
          </w:p>
        </w:tc>
      </w:tr>
      <w:tr w:rsidR="00FB4CCE" w:rsidRPr="00D22F43" w:rsidTr="003159B1">
        <w:trPr>
          <w:cantSplit/>
          <w:trHeight w:val="84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Официальные международные </w:t>
            </w:r>
            <w:r>
              <w:rPr>
                <w:rFonts w:ascii="Times New Roman" w:hAnsi="Times New Roman" w:cs="Times New Roman"/>
              </w:rPr>
              <w:t>спортивные</w:t>
            </w:r>
            <w:r w:rsidRPr="00617908">
              <w:rPr>
                <w:rFonts w:ascii="Times New Roman" w:hAnsi="Times New Roman" w:cs="Times New Roman"/>
              </w:rPr>
              <w:t xml:space="preserve"> соревнования с участием</w:t>
            </w:r>
            <w:r>
              <w:rPr>
                <w:rFonts w:ascii="Times New Roman" w:hAnsi="Times New Roman" w:cs="Times New Roman"/>
              </w:rPr>
              <w:t xml:space="preserve"> спортивной сборной команды России </w:t>
            </w:r>
            <w:r w:rsidRPr="00617908">
              <w:rPr>
                <w:rFonts w:ascii="Times New Roman" w:hAnsi="Times New Roman" w:cs="Times New Roman"/>
              </w:rPr>
              <w:t>(основной состав)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-6</w:t>
            </w:r>
          </w:p>
        </w:tc>
        <w:tc>
          <w:tcPr>
            <w:tcW w:w="10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4CCE" w:rsidRPr="00D22F43" w:rsidTr="003159B1">
        <w:trPr>
          <w:cantSplit/>
          <w:trHeight w:val="24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Чемпионат России</w:t>
            </w:r>
            <w:r w:rsidRPr="006179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01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3 271</w:t>
            </w:r>
          </w:p>
        </w:tc>
        <w:tc>
          <w:tcPr>
            <w:tcW w:w="125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8</w:t>
            </w:r>
          </w:p>
        </w:tc>
      </w:tr>
      <w:tr w:rsidR="00FB4CCE" w:rsidRPr="00D22F43" w:rsidTr="003159B1">
        <w:trPr>
          <w:cantSplit/>
          <w:trHeight w:val="36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Первенство России (молодежь, юниоры)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011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4CCE" w:rsidRPr="00D22F43" w:rsidTr="003159B1">
        <w:trPr>
          <w:cantSplit/>
          <w:trHeight w:val="36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Первенство России (старшие юноши)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011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4CCE" w:rsidRPr="00D22F43" w:rsidTr="003159B1">
        <w:trPr>
          <w:cantSplit/>
          <w:trHeight w:val="36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Финал Спартакиады молодежи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1 - 6</w:t>
            </w:r>
          </w:p>
        </w:tc>
        <w:tc>
          <w:tcPr>
            <w:tcW w:w="101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8B6F6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3 067</w:t>
            </w:r>
          </w:p>
        </w:tc>
        <w:tc>
          <w:tcPr>
            <w:tcW w:w="125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8</w:t>
            </w:r>
          </w:p>
        </w:tc>
      </w:tr>
      <w:tr w:rsidR="00FB4CCE" w:rsidRPr="00D22F43" w:rsidTr="003159B1">
        <w:trPr>
          <w:cantSplit/>
          <w:trHeight w:val="72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Финал Спартакиады учащихся, ф</w:t>
            </w:r>
            <w:r>
              <w:rPr>
                <w:rFonts w:ascii="Times New Roman" w:hAnsi="Times New Roman" w:cs="Times New Roman"/>
              </w:rPr>
              <w:t>инал Всероссийских  спортивных</w:t>
            </w:r>
            <w:r w:rsidRPr="00617908">
              <w:rPr>
                <w:rFonts w:ascii="Times New Roman" w:hAnsi="Times New Roman" w:cs="Times New Roman"/>
              </w:rPr>
              <w:t xml:space="preserve">  соревнований среди спортивных школ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101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4CCE" w:rsidRPr="00D22F43" w:rsidTr="003159B1">
        <w:trPr>
          <w:cantSplit/>
          <w:trHeight w:val="60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Первенство России (молодежь, юниоры), финал Спартакиады молодежи 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01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2 453</w:t>
            </w:r>
          </w:p>
        </w:tc>
        <w:tc>
          <w:tcPr>
            <w:tcW w:w="125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5</w:t>
            </w:r>
          </w:p>
        </w:tc>
      </w:tr>
      <w:tr w:rsidR="00FB4CCE" w:rsidRPr="00D22F43" w:rsidTr="003159B1">
        <w:trPr>
          <w:cantSplit/>
          <w:trHeight w:val="96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Первенство России  (старшие юноши),  финал Спартакиады  учащихся</w:t>
            </w:r>
            <w:r>
              <w:rPr>
                <w:rFonts w:ascii="Times New Roman" w:hAnsi="Times New Roman" w:cs="Times New Roman"/>
              </w:rPr>
              <w:t>, финал  Всероссийских  спортивных</w:t>
            </w:r>
            <w:r w:rsidRPr="00617908">
              <w:rPr>
                <w:rFonts w:ascii="Times New Roman" w:hAnsi="Times New Roman" w:cs="Times New Roman"/>
              </w:rPr>
              <w:t xml:space="preserve">  соревнований среди  спортивных школ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01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4CCE" w:rsidRPr="00D22F43" w:rsidTr="003159B1">
        <w:trPr>
          <w:cantSplit/>
          <w:trHeight w:val="96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Первенство России (старшие юноши), финал Спартакиады учащихся, финал Всероссийских  </w:t>
            </w:r>
            <w:r>
              <w:rPr>
                <w:rFonts w:ascii="Times New Roman" w:hAnsi="Times New Roman" w:cs="Times New Roman"/>
              </w:rPr>
              <w:t>спортивных</w:t>
            </w:r>
            <w:r w:rsidRPr="00617908">
              <w:rPr>
                <w:rFonts w:ascii="Times New Roman" w:hAnsi="Times New Roman" w:cs="Times New Roman"/>
              </w:rPr>
              <w:t xml:space="preserve">  соревнований среди спортивных школ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2 045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5</w:t>
            </w:r>
          </w:p>
        </w:tc>
      </w:tr>
      <w:tr w:rsidR="00FB4CCE" w:rsidRPr="00D22F43" w:rsidTr="003159B1">
        <w:trPr>
          <w:cantSplit/>
          <w:trHeight w:val="120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Официальные всероссийские спортивные  соревнования,  включенные в единый календарный план (в  составе спортивной  сборной команды Красноярского края)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8B6F6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2 045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3</w:t>
            </w:r>
          </w:p>
        </w:tc>
      </w:tr>
      <w:tr w:rsidR="00FB4CCE" w:rsidRPr="00D22F43" w:rsidTr="003159B1">
        <w:trPr>
          <w:cantSplit/>
          <w:trHeight w:val="60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Чемпионат  Красноярского края, первенство Красноярского края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1 - 6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8B6F69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2 045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3</w:t>
            </w:r>
          </w:p>
        </w:tc>
      </w:tr>
      <w:tr w:rsidR="00FB4CCE" w:rsidRPr="00D22F43" w:rsidTr="003159B1">
        <w:trPr>
          <w:cantSplit/>
          <w:trHeight w:val="60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F42C7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Чемпионат     </w:t>
            </w:r>
            <w:r>
              <w:rPr>
                <w:rFonts w:ascii="Times New Roman" w:hAnsi="Times New Roman" w:cs="Times New Roman"/>
              </w:rPr>
              <w:t>Сибирского Федерального округа</w:t>
            </w:r>
            <w:r w:rsidRPr="00617908">
              <w:rPr>
                <w:rFonts w:ascii="Times New Roman" w:hAnsi="Times New Roman" w:cs="Times New Roman"/>
              </w:rPr>
              <w:t xml:space="preserve">,   первенство   </w:t>
            </w:r>
            <w:r>
              <w:rPr>
                <w:rFonts w:ascii="Times New Roman" w:hAnsi="Times New Roman" w:cs="Times New Roman"/>
              </w:rPr>
              <w:t>Сибирского Федерального округа</w:t>
            </w:r>
            <w:r w:rsidRPr="00617908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0A3A0D" w:rsidRDefault="00FB4CCE" w:rsidP="00F42C73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1-6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F42C7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2 453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F42C7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5</w:t>
            </w:r>
          </w:p>
        </w:tc>
      </w:tr>
      <w:tr w:rsidR="00FB4CCE" w:rsidRPr="00D22F43" w:rsidTr="003159B1">
        <w:trPr>
          <w:cantSplit/>
          <w:trHeight w:val="60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0A3A0D" w:rsidRDefault="00FB4CCE" w:rsidP="00F42C7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Зачисление и обучение в училище олимпийского резерва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F42C73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период обучения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F42C73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2 045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F42C73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3</w:t>
            </w:r>
          </w:p>
        </w:tc>
      </w:tr>
      <w:tr w:rsidR="00FB4CCE" w:rsidRPr="00D22F43" w:rsidTr="003159B1">
        <w:trPr>
          <w:cantSplit/>
          <w:trHeight w:val="240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В командных игровых видах спорта:</w:t>
            </w:r>
          </w:p>
        </w:tc>
      </w:tr>
      <w:tr w:rsidR="00FB4CCE" w:rsidRPr="00D22F43" w:rsidTr="003159B1">
        <w:trPr>
          <w:cantSplit/>
          <w:trHeight w:val="60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Олимпийские, Паралимпийские,</w:t>
            </w:r>
            <w:r>
              <w:rPr>
                <w:rFonts w:ascii="Times New Roman" w:hAnsi="Times New Roman" w:cs="Times New Roman"/>
              </w:rPr>
              <w:t xml:space="preserve">  Сурдолимпийские игры, Ч</w:t>
            </w:r>
            <w:r w:rsidRPr="00617908">
              <w:rPr>
                <w:rFonts w:ascii="Times New Roman" w:hAnsi="Times New Roman" w:cs="Times New Roman"/>
              </w:rPr>
              <w:t xml:space="preserve">емпионат мира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8 178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15</w:t>
            </w:r>
          </w:p>
        </w:tc>
      </w:tr>
      <w:tr w:rsidR="00FB4CCE" w:rsidRPr="00D22F43" w:rsidTr="003159B1">
        <w:trPr>
          <w:cantSplit/>
          <w:trHeight w:val="48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Олимпийские, Паралимпийские,  Сурдолимпийские игры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2 - 6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6 134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10</w:t>
            </w:r>
          </w:p>
        </w:tc>
      </w:tr>
      <w:tr w:rsidR="00FB4CCE" w:rsidRPr="00D22F43" w:rsidTr="003159B1">
        <w:trPr>
          <w:cantSplit/>
          <w:trHeight w:val="96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Официальные международные спортивные соревнования с участием спортивной сборной команды России (основной состав) 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4 907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10</w:t>
            </w:r>
          </w:p>
        </w:tc>
      </w:tr>
      <w:tr w:rsidR="00FB4CCE" w:rsidRPr="00D22F43" w:rsidTr="003159B1">
        <w:trPr>
          <w:cantSplit/>
          <w:trHeight w:val="24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Чемпионат России 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01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4 498</w:t>
            </w:r>
          </w:p>
        </w:tc>
        <w:tc>
          <w:tcPr>
            <w:tcW w:w="125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9</w:t>
            </w:r>
          </w:p>
        </w:tc>
      </w:tr>
      <w:tr w:rsidR="00FB4CCE" w:rsidRPr="00D22F43" w:rsidTr="003159B1">
        <w:trPr>
          <w:cantSplit/>
          <w:trHeight w:val="24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Первенство России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011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4CCE" w:rsidRPr="00D22F43" w:rsidTr="003159B1">
        <w:trPr>
          <w:cantSplit/>
          <w:trHeight w:val="84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Финал Спартакиады молодежи, финал Спартакиады учащихся,  финал Всероссийских    </w:t>
            </w:r>
            <w:r>
              <w:rPr>
                <w:rFonts w:ascii="Times New Roman" w:hAnsi="Times New Roman" w:cs="Times New Roman"/>
              </w:rPr>
              <w:t xml:space="preserve">спортивных </w:t>
            </w:r>
            <w:r w:rsidRPr="00617908">
              <w:rPr>
                <w:rFonts w:ascii="Times New Roman" w:hAnsi="Times New Roman" w:cs="Times New Roman"/>
              </w:rPr>
              <w:t>соревнований среди  спортивных школ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-6</w:t>
            </w:r>
          </w:p>
        </w:tc>
        <w:tc>
          <w:tcPr>
            <w:tcW w:w="101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4CCE" w:rsidRPr="00D22F43" w:rsidTr="003159B1">
        <w:trPr>
          <w:cantSplit/>
          <w:trHeight w:val="24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01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3 067</w:t>
            </w:r>
          </w:p>
        </w:tc>
        <w:tc>
          <w:tcPr>
            <w:tcW w:w="125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5</w:t>
            </w:r>
          </w:p>
        </w:tc>
      </w:tr>
      <w:tr w:rsidR="00FB4CCE" w:rsidRPr="00D22F43" w:rsidTr="003159B1">
        <w:trPr>
          <w:cantSplit/>
          <w:trHeight w:val="24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Первенство России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011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4CCE" w:rsidRPr="00D22F43" w:rsidTr="003159B1">
        <w:trPr>
          <w:cantSplit/>
          <w:trHeight w:val="84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Финал Спартакиады молодежи, финал  Спартакиады учащихся,  финал Всероссийских </w:t>
            </w:r>
            <w:r>
              <w:rPr>
                <w:rFonts w:ascii="Times New Roman" w:hAnsi="Times New Roman" w:cs="Times New Roman"/>
              </w:rPr>
              <w:t>спортивных</w:t>
            </w:r>
            <w:r w:rsidRPr="00617908">
              <w:rPr>
                <w:rFonts w:ascii="Times New Roman" w:hAnsi="Times New Roman" w:cs="Times New Roman"/>
              </w:rPr>
              <w:t xml:space="preserve">  соревнований среди  спортивных школ       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1-6</w:t>
            </w:r>
          </w:p>
        </w:tc>
        <w:tc>
          <w:tcPr>
            <w:tcW w:w="1011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4CCE" w:rsidRPr="00D22F43" w:rsidTr="003159B1">
        <w:trPr>
          <w:cantSplit/>
          <w:trHeight w:val="84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F42C73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F42C7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Чемпионат     Красноярского края,   первенство   Красноярского края    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0A3A0D" w:rsidRDefault="00FB4CCE" w:rsidP="00F42C73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1 - 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011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4CCE" w:rsidRPr="00D22F43" w:rsidTr="003159B1">
        <w:trPr>
          <w:cantSplit/>
          <w:trHeight w:val="60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Чемпионат     </w:t>
            </w:r>
            <w:r>
              <w:rPr>
                <w:rFonts w:ascii="Times New Roman" w:hAnsi="Times New Roman" w:cs="Times New Roman"/>
              </w:rPr>
              <w:t>Сибирского Федерального округа</w:t>
            </w:r>
            <w:r w:rsidRPr="00617908">
              <w:rPr>
                <w:rFonts w:ascii="Times New Roman" w:hAnsi="Times New Roman" w:cs="Times New Roman"/>
              </w:rPr>
              <w:t xml:space="preserve">,   первенство   </w:t>
            </w:r>
            <w:r>
              <w:rPr>
                <w:rFonts w:ascii="Times New Roman" w:hAnsi="Times New Roman" w:cs="Times New Roman"/>
              </w:rPr>
              <w:t>Сибирского Федерального округа</w:t>
            </w:r>
            <w:r w:rsidRPr="00617908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0A3A0D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1-6</w:t>
            </w:r>
          </w:p>
        </w:tc>
        <w:tc>
          <w:tcPr>
            <w:tcW w:w="101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4CCE" w:rsidRPr="00D22F43" w:rsidTr="003159B1">
        <w:trPr>
          <w:cantSplit/>
          <w:trHeight w:val="132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Официальные международные    спортивные    соревнования,    включенные в единый календарный план (в  составе спортивной   сборной команды  России, основной  состав)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8B6F69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4 089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8</w:t>
            </w:r>
          </w:p>
        </w:tc>
      </w:tr>
      <w:tr w:rsidR="00FB4CCE" w:rsidRPr="00D22F43" w:rsidTr="003159B1">
        <w:trPr>
          <w:cantSplit/>
          <w:trHeight w:val="132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Официальные   международные  спортивные   соревнования,  включенные в единый календарный план </w:t>
            </w:r>
            <w:r>
              <w:rPr>
                <w:rFonts w:ascii="Times New Roman" w:hAnsi="Times New Roman" w:cs="Times New Roman"/>
              </w:rPr>
              <w:t>(в  с</w:t>
            </w:r>
            <w:r w:rsidRPr="00617908">
              <w:rPr>
                <w:rFonts w:ascii="Times New Roman" w:hAnsi="Times New Roman" w:cs="Times New Roman"/>
              </w:rPr>
              <w:t xml:space="preserve">оставе спортивной сборной команды России, молодежный состав)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3 067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8</w:t>
            </w:r>
          </w:p>
        </w:tc>
      </w:tr>
      <w:tr w:rsidR="00FB4CCE" w:rsidRPr="00D22F43" w:rsidTr="003159B1">
        <w:trPr>
          <w:cantSplit/>
          <w:trHeight w:val="1320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 xml:space="preserve">Официальные международные  спортивные соревнования,   включенные в единый календарный план (в составе спортивной   сборной команды  России, юношеский  состав)  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2 045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5</w:t>
            </w:r>
          </w:p>
        </w:tc>
      </w:tr>
      <w:tr w:rsidR="00FB4CCE" w:rsidRPr="00D22F43" w:rsidTr="003159B1">
        <w:trPr>
          <w:cantSplit/>
          <w:trHeight w:val="772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Официальные зональные краевые соревнования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 место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F42C73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2 045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F42C73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5</w:t>
            </w:r>
          </w:p>
        </w:tc>
      </w:tr>
      <w:tr w:rsidR="00FB4CCE" w:rsidRPr="00D22F43" w:rsidTr="003159B1">
        <w:trPr>
          <w:cantSplit/>
          <w:trHeight w:val="887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0A3A0D" w:rsidRDefault="00FB4CCE" w:rsidP="00203933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Зачисление и обучение в училище олимпийского резерва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период обучения</w:t>
            </w:r>
          </w:p>
        </w:tc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F42C73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2 045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617908" w:rsidRDefault="00FB4CCE" w:rsidP="00F42C73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617908">
              <w:rPr>
                <w:rFonts w:ascii="Times New Roman" w:hAnsi="Times New Roman" w:cs="Times New Roman"/>
              </w:rPr>
              <w:t>5</w:t>
            </w:r>
          </w:p>
        </w:tc>
      </w:tr>
    </w:tbl>
    <w:p w:rsidR="00FB4CCE" w:rsidRDefault="00FB4CCE" w:rsidP="00A81561">
      <w:pPr>
        <w:spacing w:line="254" w:lineRule="auto"/>
        <w:ind w:firstLine="540"/>
        <w:jc w:val="both"/>
        <w:rPr>
          <w:sz w:val="28"/>
          <w:szCs w:val="28"/>
        </w:rPr>
      </w:pPr>
    </w:p>
    <w:p w:rsidR="00FB4CCE" w:rsidRPr="003159B1" w:rsidRDefault="00FB4CCE" w:rsidP="00A81561">
      <w:pPr>
        <w:spacing w:line="254" w:lineRule="auto"/>
        <w:ind w:firstLine="540"/>
        <w:jc w:val="both"/>
      </w:pPr>
      <w:r w:rsidRPr="003159B1">
        <w:t xml:space="preserve">&lt;*&gt; При одновременном обучении спортсмена в учреждении среднего профессионального образования, осуществляющего деятельность в области физической культуры и спорта, и учреждении дополнительного образования детей, осуществляющего деятельность в области физической культуры </w:t>
      </w:r>
      <w:r w:rsidRPr="003159B1">
        <w:br/>
        <w:t xml:space="preserve">и спорта, размер выплаты делится пополам и устанавливается работникам, осуществляющим деятельность в учреждении среднего профессионального образования, осуществляющего деятельность в области физической культуры и спорта, работникам, осуществляющим деятельность </w:t>
      </w:r>
      <w:r w:rsidRPr="003159B1">
        <w:br/>
        <w:t xml:space="preserve">в учреждении дополнительного образования детей, осуществляющего деятельность в области физической культуры и спорта, и действует </w:t>
      </w:r>
      <w:r w:rsidRPr="003159B1">
        <w:br/>
        <w:t>с момента зачисления спортсмена в соответствующее образовательное учреждение и до отчисления или окончания им образовательного учреждения в рамках общего периода действия установленной выплаты.</w:t>
      </w:r>
    </w:p>
    <w:p w:rsidR="00FB4CCE" w:rsidRPr="001574ED" w:rsidRDefault="00FB4CCE" w:rsidP="00A81561">
      <w:pPr>
        <w:spacing w:line="254" w:lineRule="auto"/>
        <w:ind w:left="5670"/>
        <w:rPr>
          <w:sz w:val="32"/>
          <w:szCs w:val="32"/>
        </w:rPr>
      </w:pPr>
    </w:p>
    <w:p w:rsidR="00FB4CCE" w:rsidRDefault="00FB4CCE" w:rsidP="00A81561">
      <w:pPr>
        <w:spacing w:line="254" w:lineRule="auto"/>
        <w:jc w:val="center"/>
        <w:rPr>
          <w:sz w:val="28"/>
          <w:szCs w:val="28"/>
        </w:rPr>
      </w:pPr>
      <w:r w:rsidRPr="00814085">
        <w:rPr>
          <w:sz w:val="28"/>
          <w:szCs w:val="28"/>
        </w:rPr>
        <w:t xml:space="preserve">Раздел 2.  Размеры </w:t>
      </w:r>
      <w:r>
        <w:rPr>
          <w:sz w:val="28"/>
          <w:szCs w:val="28"/>
        </w:rPr>
        <w:t>персональной выплаты</w:t>
      </w:r>
    </w:p>
    <w:p w:rsidR="00FB4CCE" w:rsidRDefault="00FB4CCE" w:rsidP="00A81561">
      <w:pPr>
        <w:spacing w:line="254" w:lineRule="auto"/>
        <w:jc w:val="center"/>
        <w:rPr>
          <w:sz w:val="28"/>
          <w:szCs w:val="28"/>
        </w:rPr>
      </w:pPr>
      <w:r w:rsidRPr="00814085">
        <w:rPr>
          <w:sz w:val="28"/>
          <w:szCs w:val="28"/>
        </w:rPr>
        <w:t>за напряж</w:t>
      </w:r>
      <w:r>
        <w:rPr>
          <w:sz w:val="28"/>
          <w:szCs w:val="28"/>
        </w:rPr>
        <w:t xml:space="preserve">енность </w:t>
      </w:r>
      <w:r w:rsidRPr="00814085">
        <w:rPr>
          <w:sz w:val="28"/>
          <w:szCs w:val="28"/>
        </w:rPr>
        <w:t>и особый режим</w:t>
      </w:r>
    </w:p>
    <w:p w:rsidR="00FB4CCE" w:rsidRPr="00814085" w:rsidRDefault="00FB4CCE" w:rsidP="00A81561">
      <w:pPr>
        <w:spacing w:line="254" w:lineRule="auto"/>
        <w:jc w:val="center"/>
        <w:rPr>
          <w:sz w:val="28"/>
          <w:szCs w:val="28"/>
        </w:rPr>
      </w:pPr>
    </w:p>
    <w:tbl>
      <w:tblPr>
        <w:tblW w:w="9498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268"/>
        <w:gridCol w:w="2693"/>
        <w:gridCol w:w="1417"/>
        <w:gridCol w:w="1277"/>
        <w:gridCol w:w="1276"/>
      </w:tblGrid>
      <w:tr w:rsidR="00FB4CCE" w:rsidRPr="003159B1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3159B1" w:rsidRDefault="00FB4CCE" w:rsidP="00B770D7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Этапы подготовки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3159B1" w:rsidRDefault="00FB4CCE" w:rsidP="00B770D7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Период подготовки (лет)</w:t>
            </w:r>
          </w:p>
        </w:tc>
        <w:tc>
          <w:tcPr>
            <w:tcW w:w="3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B770D7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Размер выплаты, в процентах от оклада (должностного оклада), ставки  заработной платы за одного спортсмена</w:t>
            </w:r>
          </w:p>
        </w:tc>
      </w:tr>
      <w:tr w:rsidR="00FB4CCE" w:rsidRPr="003159B1">
        <w:trPr>
          <w:cantSplit/>
          <w:trHeight w:val="240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Группы видов спорта</w:t>
            </w:r>
          </w:p>
        </w:tc>
      </w:tr>
      <w:tr w:rsidR="00FB4CCE" w:rsidRPr="003159B1">
        <w:trPr>
          <w:cantSplit/>
          <w:trHeight w:val="24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FB4CCE" w:rsidRPr="003159B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4CCE" w:rsidRPr="003159B1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1B06F9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Спортивно-оздоровительный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FB4CCE" w:rsidRPr="003159B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3159B1" w:rsidRDefault="00FB4CCE" w:rsidP="001B06F9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Начальной подготовки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обучения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4CCE" w:rsidRPr="003159B1">
        <w:trPr>
          <w:cantSplit/>
          <w:trHeight w:val="36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B770D7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второй и последующие годы обучения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B4CCE" w:rsidRPr="003159B1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Тренировочный (этап спортивной специализации)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B770D7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первый и второй годы обучения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B4CCE" w:rsidRPr="003159B1">
        <w:trPr>
          <w:cantSplit/>
          <w:trHeight w:val="36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B770D7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третий и последующие годы обучения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B4CCE" w:rsidRPr="003159B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4CCE" w:rsidRPr="003159B1" w:rsidRDefault="00FB4CCE" w:rsidP="001B06F9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Совершенствования спортивного мастерства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обучения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до 24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до 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</w:p>
        </w:tc>
      </w:tr>
      <w:tr w:rsidR="00FB4CCE" w:rsidRPr="003159B1">
        <w:trPr>
          <w:cantSplit/>
          <w:trHeight w:val="36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B770D7">
            <w:pPr>
              <w:pStyle w:val="ConsPlusCell"/>
              <w:widowControl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 xml:space="preserve">второй и последующие годы обучения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до 39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до 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CE" w:rsidRPr="003159B1" w:rsidRDefault="00FB4CCE" w:rsidP="00A81561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9B1">
              <w:rPr>
                <w:rFonts w:ascii="Times New Roman" w:hAnsi="Times New Roman" w:cs="Times New Roman"/>
                <w:sz w:val="24"/>
                <w:szCs w:val="24"/>
              </w:rPr>
              <w:t>до 29</w:t>
            </w:r>
          </w:p>
        </w:tc>
      </w:tr>
    </w:tbl>
    <w:p w:rsidR="00FB4CCE" w:rsidRDefault="00FB4CCE" w:rsidP="00A81561">
      <w:pPr>
        <w:jc w:val="center"/>
        <w:rPr>
          <w:b/>
          <w:bCs/>
          <w:color w:val="000000"/>
          <w:sz w:val="28"/>
          <w:szCs w:val="28"/>
          <w:lang w:eastAsia="ru-RU"/>
        </w:rPr>
      </w:pPr>
    </w:p>
    <w:sectPr w:rsidR="00FB4CCE" w:rsidSect="007D7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5D37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A0D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16DD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0045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26D89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4ED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87B4D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6F9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933"/>
    <w:rsid w:val="00203C0C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2A23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41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59B1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3691"/>
    <w:rsid w:val="003468FD"/>
    <w:rsid w:val="00347541"/>
    <w:rsid w:val="00347B0D"/>
    <w:rsid w:val="00350A45"/>
    <w:rsid w:val="00352326"/>
    <w:rsid w:val="00352E81"/>
    <w:rsid w:val="0035306D"/>
    <w:rsid w:val="0035638D"/>
    <w:rsid w:val="00356EB2"/>
    <w:rsid w:val="003570CC"/>
    <w:rsid w:val="00357878"/>
    <w:rsid w:val="00357C16"/>
    <w:rsid w:val="003604DB"/>
    <w:rsid w:val="0036205F"/>
    <w:rsid w:val="00364487"/>
    <w:rsid w:val="00364A63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2717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05E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072E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67A0C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27C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1477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A4A"/>
    <w:rsid w:val="005A5F76"/>
    <w:rsid w:val="005A6D41"/>
    <w:rsid w:val="005A7A6A"/>
    <w:rsid w:val="005A7E28"/>
    <w:rsid w:val="005B0567"/>
    <w:rsid w:val="005B0BDF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17908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4D1F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215E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14085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6F69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67F33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35E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69D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0D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2D1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1561"/>
    <w:rsid w:val="00A83921"/>
    <w:rsid w:val="00A8422D"/>
    <w:rsid w:val="00A8447D"/>
    <w:rsid w:val="00A84D15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601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770D7"/>
    <w:rsid w:val="00B8044A"/>
    <w:rsid w:val="00B806DF"/>
    <w:rsid w:val="00B820E6"/>
    <w:rsid w:val="00B82C36"/>
    <w:rsid w:val="00B82DC7"/>
    <w:rsid w:val="00B82F8F"/>
    <w:rsid w:val="00B8347F"/>
    <w:rsid w:val="00B845AB"/>
    <w:rsid w:val="00B84858"/>
    <w:rsid w:val="00B848D5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4C7B"/>
    <w:rsid w:val="00BE684F"/>
    <w:rsid w:val="00BE7883"/>
    <w:rsid w:val="00BF213E"/>
    <w:rsid w:val="00BF2663"/>
    <w:rsid w:val="00BF5B68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4C69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228C"/>
    <w:rsid w:val="00CC3079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3E96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2F43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1A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09AA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677A7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146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5DA8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6DB3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2C73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58BE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2CC3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4CCE"/>
    <w:rsid w:val="00FB5BA2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832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F06DB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06DB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06DB3"/>
    <w:rPr>
      <w:rFonts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06D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06DB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06D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6DB3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815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12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3</Pages>
  <Words>823</Words>
  <Characters>4696</Characters>
  <Application>Microsoft Office Outlook</Application>
  <DocSecurity>0</DocSecurity>
  <Lines>0</Lines>
  <Paragraphs>0</Paragraphs>
  <ScaleCrop>false</ScaleCrop>
  <Company>Sportshkola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Admin</cp:lastModifiedBy>
  <cp:revision>25</cp:revision>
  <cp:lastPrinted>2013-06-18T10:22:00Z</cp:lastPrinted>
  <dcterms:created xsi:type="dcterms:W3CDTF">2012-08-15T08:12:00Z</dcterms:created>
  <dcterms:modified xsi:type="dcterms:W3CDTF">2013-06-24T12:03:00Z</dcterms:modified>
</cp:coreProperties>
</file>